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371" w:rsidRPr="0037378A" w:rsidRDefault="00CF5371" w:rsidP="0037378A">
      <w:pPr>
        <w:keepNext/>
        <w:jc w:val="right"/>
      </w:pPr>
      <w:r w:rsidRPr="0037378A">
        <w:t>Приложение 5</w:t>
      </w:r>
    </w:p>
    <w:p w:rsidR="00CF5371" w:rsidRDefault="00CF5371" w:rsidP="00160FAA">
      <w:pPr>
        <w:keepNext/>
        <w:rPr>
          <w:b/>
          <w:bCs/>
        </w:rPr>
      </w:pPr>
      <w:r>
        <w:rPr>
          <w:b/>
          <w:bCs/>
        </w:rPr>
        <w:t>Открытый урок</w:t>
      </w:r>
    </w:p>
    <w:p w:rsidR="00CF5371" w:rsidRPr="00676173" w:rsidRDefault="00CF5371" w:rsidP="00160FAA">
      <w:pPr>
        <w:keepNext/>
        <w:rPr>
          <w:b/>
          <w:bCs/>
        </w:rPr>
      </w:pPr>
      <w:r w:rsidRPr="00676173">
        <w:rPr>
          <w:b/>
          <w:bCs/>
        </w:rPr>
        <w:t>Тема урока: «Проценты. Решение задач». 5 класс, урок математики.</w:t>
      </w:r>
    </w:p>
    <w:p w:rsidR="00CF5371" w:rsidRDefault="00CF5371">
      <w:r w:rsidRPr="00676173">
        <w:rPr>
          <w:b/>
          <w:bCs/>
        </w:rPr>
        <w:t>Цель урока:</w:t>
      </w:r>
      <w:r>
        <w:t xml:space="preserve"> научить решать задачи на проценты (нахождение процента числа, числа по заданному проценту); организовать деятельность учащихся по обобщению знаний и способов деятельности при решении задач; вызвать интерес учащихся к занятию, придать ему проблемно-творческий характер; развить у учащихся потребность в самовыражении.</w:t>
      </w:r>
    </w:p>
    <w:p w:rsidR="00CF5371" w:rsidRDefault="00CF5371">
      <w:r>
        <w:t>Ход урока.</w:t>
      </w:r>
    </w:p>
    <w:p w:rsidR="00CF5371" w:rsidRDefault="00CF5371">
      <w:r>
        <w:t>Учащиеся разбиты на группы:</w:t>
      </w:r>
    </w:p>
    <w:p w:rsidR="00CF5371" w:rsidRPr="00DC672F" w:rsidRDefault="00CF5371" w:rsidP="00DC672F">
      <w:pPr>
        <w:pStyle w:val="ListParagraph"/>
        <w:numPr>
          <w:ilvl w:val="0"/>
          <w:numId w:val="7"/>
        </w:numPr>
      </w:pPr>
      <w:r w:rsidRPr="00DC672F">
        <w:t xml:space="preserve">Группа </w:t>
      </w:r>
      <w:r w:rsidRPr="00DC672F">
        <w:rPr>
          <w:lang w:val="en-US"/>
        </w:rPr>
        <w:t>A</w:t>
      </w:r>
      <w:r w:rsidRPr="00DC672F">
        <w:t>. Воспроизводящий уровень.</w:t>
      </w:r>
    </w:p>
    <w:p w:rsidR="00CF5371" w:rsidRPr="00DC672F" w:rsidRDefault="00CF5371" w:rsidP="00DC672F">
      <w:pPr>
        <w:pStyle w:val="ListParagraph"/>
        <w:numPr>
          <w:ilvl w:val="0"/>
          <w:numId w:val="7"/>
        </w:numPr>
      </w:pPr>
      <w:r w:rsidRPr="00DC672F">
        <w:t xml:space="preserve">Группа </w:t>
      </w:r>
      <w:r w:rsidRPr="00DC672F">
        <w:rPr>
          <w:lang w:val="en-US"/>
        </w:rPr>
        <w:t>B</w:t>
      </w:r>
      <w:r w:rsidRPr="00DC672F">
        <w:t>. Конструктивный уровень.</w:t>
      </w:r>
    </w:p>
    <w:p w:rsidR="00CF5371" w:rsidRPr="00DC672F" w:rsidRDefault="00CF5371" w:rsidP="00DC672F">
      <w:pPr>
        <w:pStyle w:val="ListParagraph"/>
        <w:numPr>
          <w:ilvl w:val="0"/>
          <w:numId w:val="7"/>
        </w:numPr>
      </w:pPr>
      <w:r w:rsidRPr="00DC672F">
        <w:t xml:space="preserve">Группа </w:t>
      </w:r>
      <w:r w:rsidRPr="00DC672F">
        <w:rPr>
          <w:lang w:val="en-US"/>
        </w:rPr>
        <w:t>C</w:t>
      </w:r>
      <w:r w:rsidRPr="00DC672F">
        <w:t>. Творческий уровень.</w:t>
      </w:r>
    </w:p>
    <w:p w:rsidR="00CF5371" w:rsidRDefault="00CF5371"/>
    <w:p w:rsidR="00CF5371" w:rsidRDefault="00CF5371" w:rsidP="004A3A2D">
      <w:r w:rsidRPr="004A3A2D">
        <w:t>Проверка домашнего задания</w:t>
      </w:r>
      <w:r>
        <w:t>. На доске записаны задания.</w:t>
      </w:r>
    </w:p>
    <w:p w:rsidR="00CF5371" w:rsidRDefault="00CF5371" w:rsidP="004A3A2D">
      <w:r>
        <w:t xml:space="preserve">Группа </w:t>
      </w:r>
      <w:r>
        <w:rPr>
          <w:lang w:val="en-US"/>
        </w:rPr>
        <w:t>A</w:t>
      </w:r>
      <w:r>
        <w:t>.</w:t>
      </w:r>
    </w:p>
    <w:p w:rsidR="00CF5371" w:rsidRPr="00DC672F" w:rsidRDefault="00CF5371" w:rsidP="00DC672F">
      <w:pPr>
        <w:pStyle w:val="ListParagraph"/>
        <w:numPr>
          <w:ilvl w:val="0"/>
          <w:numId w:val="9"/>
        </w:numPr>
      </w:pPr>
      <w:r w:rsidRPr="00DC672F">
        <w:t>Выразить десятичной дробью: 8%, 25%, 70%.</w:t>
      </w:r>
    </w:p>
    <w:p w:rsidR="00CF5371" w:rsidRPr="00DC672F" w:rsidRDefault="00CF5371" w:rsidP="00DC672F">
      <w:pPr>
        <w:pStyle w:val="ListParagraph"/>
        <w:numPr>
          <w:ilvl w:val="0"/>
          <w:numId w:val="9"/>
        </w:numPr>
      </w:pPr>
      <w:r w:rsidRPr="00DC672F">
        <w:t>Из овса получается 40% муки. Сколько муки получится из 800 кг. овса?</w:t>
      </w:r>
    </w:p>
    <w:p w:rsidR="00CF5371" w:rsidRPr="00DC672F" w:rsidRDefault="00CF5371" w:rsidP="00DC672F">
      <w:pPr>
        <w:pStyle w:val="ListParagraph"/>
        <w:numPr>
          <w:ilvl w:val="0"/>
          <w:numId w:val="9"/>
        </w:numPr>
      </w:pPr>
      <w:r w:rsidRPr="00DC672F">
        <w:t>Засеяли 65% поля, что составило 130 га. Какова площадь поля?</w:t>
      </w:r>
    </w:p>
    <w:p w:rsidR="00CF5371" w:rsidRDefault="00CF5371" w:rsidP="004A3A2D"/>
    <w:p w:rsidR="00CF5371" w:rsidRDefault="00CF5371" w:rsidP="004A3A2D">
      <w:r>
        <w:t xml:space="preserve">Группа </w:t>
      </w:r>
      <w:r>
        <w:rPr>
          <w:lang w:val="en-US"/>
        </w:rPr>
        <w:t>B</w:t>
      </w:r>
      <w:r>
        <w:t>.</w:t>
      </w:r>
    </w:p>
    <w:p w:rsidR="00CF5371" w:rsidRPr="00DC672F" w:rsidRDefault="00CF5371" w:rsidP="00DC672F">
      <w:pPr>
        <w:pStyle w:val="ListParagraph"/>
        <w:numPr>
          <w:ilvl w:val="0"/>
          <w:numId w:val="11"/>
        </w:numPr>
      </w:pPr>
      <w:r w:rsidRPr="00DC672F">
        <w:t>Выразить в процентах: 1,2; 0,037; ¾; 1 ½.</w:t>
      </w:r>
    </w:p>
    <w:p w:rsidR="00CF5371" w:rsidRPr="00DC672F" w:rsidRDefault="00CF5371" w:rsidP="00DC672F">
      <w:pPr>
        <w:pStyle w:val="ListParagraph"/>
        <w:numPr>
          <w:ilvl w:val="0"/>
          <w:numId w:val="11"/>
        </w:numPr>
      </w:pPr>
      <w:r w:rsidRPr="00DC672F">
        <w:t>Заасфальтировали 27 км, выполнив 25% плана. Сколько километров дороги надо заасфальтировать?</w:t>
      </w:r>
    </w:p>
    <w:p w:rsidR="00CF5371" w:rsidRPr="00DC672F" w:rsidRDefault="00CF5371" w:rsidP="00DC672F">
      <w:pPr>
        <w:pStyle w:val="ListParagraph"/>
        <w:numPr>
          <w:ilvl w:val="0"/>
          <w:numId w:val="11"/>
        </w:numPr>
        <w:tabs>
          <w:tab w:val="left" w:pos="7271"/>
        </w:tabs>
      </w:pPr>
      <w:r w:rsidRPr="00DC672F">
        <w:t>Курящие дети сокращают свою жизнь на 15%. Средняя продолжительность жизни в России — 60 лет. Какова продолжительность жизни людей, курящих в детстве?</w:t>
      </w:r>
    </w:p>
    <w:p w:rsidR="00CF5371" w:rsidRDefault="00CF5371" w:rsidP="00B73B58">
      <w:pPr>
        <w:tabs>
          <w:tab w:val="left" w:pos="7271"/>
        </w:tabs>
      </w:pPr>
    </w:p>
    <w:p w:rsidR="00CF5371" w:rsidRDefault="00CF5371" w:rsidP="00B73B58">
      <w:pPr>
        <w:tabs>
          <w:tab w:val="left" w:pos="7271"/>
        </w:tabs>
      </w:pPr>
      <w:r>
        <w:t xml:space="preserve">Группа </w:t>
      </w:r>
      <w:r>
        <w:rPr>
          <w:lang w:val="en-US"/>
        </w:rPr>
        <w:t>C</w:t>
      </w:r>
      <w:r>
        <w:t>.</w:t>
      </w:r>
    </w:p>
    <w:p w:rsidR="00CF5371" w:rsidRPr="00DC672F" w:rsidRDefault="00CF5371" w:rsidP="00DC672F">
      <w:pPr>
        <w:pStyle w:val="ListParagraph"/>
        <w:numPr>
          <w:ilvl w:val="0"/>
          <w:numId w:val="13"/>
        </w:numPr>
      </w:pPr>
      <w:r w:rsidRPr="00DC672F">
        <w:t>Изобразите на числовом луче: 0%, 25%, 50%, 75%, 100%.</w:t>
      </w:r>
    </w:p>
    <w:p w:rsidR="00CF5371" w:rsidRPr="00DC672F" w:rsidRDefault="00CF5371" w:rsidP="00DC672F">
      <w:pPr>
        <w:pStyle w:val="ListParagraph"/>
        <w:numPr>
          <w:ilvl w:val="0"/>
          <w:numId w:val="13"/>
        </w:numPr>
      </w:pPr>
      <w:r w:rsidRPr="00DC672F">
        <w:t>После увеличения цены товара на 50%, она стала равна 1200 рублей. Какова первоначальная цена товара?</w:t>
      </w:r>
    </w:p>
    <w:p w:rsidR="00CF5371" w:rsidRPr="00DC672F" w:rsidRDefault="00CF5371" w:rsidP="00DC672F">
      <w:pPr>
        <w:pStyle w:val="ListParagraph"/>
        <w:numPr>
          <w:ilvl w:val="0"/>
          <w:numId w:val="13"/>
        </w:numPr>
        <w:tabs>
          <w:tab w:val="left" w:pos="7271"/>
        </w:tabs>
      </w:pPr>
      <w:r w:rsidRPr="00DC672F">
        <w:t>В двух корзинах по 32 кг яблок. Вначале из первой корзины взяли 25% имевшихся там яблок и положили их во вторую корзину. Потом из второй корзины взяли 25% оказавшихся там яблок и положили их в первую. В какой корзине яблок стало больше и на сколько?</w:t>
      </w:r>
    </w:p>
    <w:p w:rsidR="00CF5371" w:rsidRDefault="00CF5371" w:rsidP="00B73B58">
      <w:pPr>
        <w:tabs>
          <w:tab w:val="left" w:pos="7271"/>
        </w:tabs>
      </w:pPr>
    </w:p>
    <w:p w:rsidR="00CF5371" w:rsidRDefault="00CF5371" w:rsidP="00B73B58">
      <w:pPr>
        <w:tabs>
          <w:tab w:val="left" w:pos="7271"/>
        </w:tabs>
      </w:pPr>
      <w:r>
        <w:t>Собрать работы.</w:t>
      </w:r>
    </w:p>
    <w:p w:rsidR="00CF5371" w:rsidRDefault="00CF5371" w:rsidP="00B73B58">
      <w:pPr>
        <w:tabs>
          <w:tab w:val="left" w:pos="7271"/>
        </w:tabs>
      </w:pPr>
    </w:p>
    <w:p w:rsidR="00CF5371" w:rsidRPr="00E67ED7" w:rsidRDefault="00CF5371" w:rsidP="00160FAA">
      <w:pPr>
        <w:keepNext/>
        <w:tabs>
          <w:tab w:val="left" w:pos="7271"/>
        </w:tabs>
        <w:rPr>
          <w:b/>
          <w:bCs/>
        </w:rPr>
      </w:pPr>
      <w:r w:rsidRPr="00E67ED7">
        <w:rPr>
          <w:b/>
          <w:bCs/>
          <w:lang w:val="en-US"/>
        </w:rPr>
        <w:t>II</w:t>
      </w:r>
      <w:r w:rsidRPr="00E67ED7">
        <w:rPr>
          <w:b/>
          <w:bCs/>
        </w:rPr>
        <w:t>. Решение заданий в группах.</w:t>
      </w:r>
    </w:p>
    <w:p w:rsidR="00CF5371" w:rsidRPr="00531B9E" w:rsidRDefault="00CF5371" w:rsidP="004A3A2D">
      <w:r w:rsidRPr="00C652F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13.5pt">
            <v:imagedata r:id="rId7" o:title="" chromakey="white"/>
          </v:shape>
        </w:pict>
      </w:r>
    </w:p>
    <w:p w:rsidR="00CF5371" w:rsidRPr="00531B9E" w:rsidRDefault="00CF5371" w:rsidP="00160FAA">
      <w:pPr>
        <w:keepNext/>
        <w:spacing w:before="120"/>
        <w:rPr>
          <w:b/>
          <w:bCs/>
        </w:rPr>
      </w:pPr>
      <w:r w:rsidRPr="00531B9E">
        <w:rPr>
          <w:b/>
          <w:bCs/>
        </w:rPr>
        <w:t>Задания:</w:t>
      </w:r>
    </w:p>
    <w:p w:rsidR="00CF5371" w:rsidRPr="00531B9E" w:rsidRDefault="00CF5371" w:rsidP="00422CFB">
      <w:pPr>
        <w:numPr>
          <w:ilvl w:val="0"/>
          <w:numId w:val="3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>
        <w:rPr>
          <w:noProof/>
          <w:lang w:eastAsia="ru-RU"/>
        </w:rPr>
        <w:pict>
          <v:group id="Полотно 201" o:spid="_x0000_s1026" editas="canvas" style="position:absolute;left:0;text-align:left;margin-left:304.8pt;margin-top:-.3pt;width:198pt;height:198pt;z-index:-251658240;mso-position-horizontal:right" coordsize="25146,25146" wrapcoords="818 900 736 20536 20700 20536 20700 900 818 900">
            <v:shape id="_x0000_s1027" type="#_x0000_t75" style="position:absolute;width:25146;height:25146;visibility:visible">
              <v:fill o:detectmouseclick="t"/>
              <v:path o:connecttype="none"/>
            </v:shape>
            <v:rect id="Rectangle 4" o:spid="_x0000_s1028" style="position:absolute;left:1143;top:1143;width:22860;height:22860;visibility:visible" filled="f"/>
            <v:line id="Line 5" o:spid="_x0000_s1029" style="position:absolute;flip:x;visibility:visible" from="3435,1143" to="3441,24003" o:connectortype="straight"/>
            <v:line id="Line 6" o:spid="_x0000_s1030" style="position:absolute;visibility:visible" from="5715,1143" to="5721,24003" o:connectortype="straight"/>
            <v:line id="Line 7" o:spid="_x0000_s1031" style="position:absolute;visibility:visible" from="8001,1143" to="8007,24003" o:connectortype="straight"/>
            <v:line id="Line 8" o:spid="_x0000_s1032" style="position:absolute;flip:x;visibility:visible" from="10293,1143" to="10299,24003" o:connectortype="straight"/>
            <v:line id="Line 9" o:spid="_x0000_s1033" style="position:absolute;visibility:visible" from="12573,1143" to="12579,24003" o:connectortype="straight"/>
            <v:line id="Line 10" o:spid="_x0000_s1034" style="position:absolute;visibility:visible" from="14859,1143" to="14865,24003" o:connectortype="straight"/>
            <v:line id="Line 11" o:spid="_x0000_s1035" style="position:absolute;visibility:visible" from="17145,1143" to="17157,24003" o:connectortype="straight"/>
            <v:line id="Line 12" o:spid="_x0000_s1036" style="position:absolute;visibility:visible" from="19431,1143" to="19437,24003" o:connectortype="straight"/>
            <v:line id="Line 13" o:spid="_x0000_s1037" style="position:absolute;visibility:visible" from="21717,1143" to="21723,24003" o:connectortype="straight"/>
            <v:line id="Line 14" o:spid="_x0000_s1038" style="position:absolute;visibility:visible" from="1143,5715" to="24003,5721" o:connectortype="straight"/>
            <v:line id="Line 15" o:spid="_x0000_s1039" style="position:absolute;visibility:visible" from="1143,3422" to="24003,3435" o:connectortype="straight"/>
            <v:line id="Line 16" o:spid="_x0000_s1040" style="position:absolute;visibility:visible" from="1143,10293" to="24003,10299" o:connectortype="straight"/>
            <v:line id="Line 17" o:spid="_x0000_s1041" style="position:absolute;visibility:visible" from="1143,7994" to="24003,8013" o:connectortype="straight"/>
            <v:line id="Line 18" o:spid="_x0000_s1042" style="position:absolute;visibility:visible" from="1143,14859" to="24003,14865" o:connectortype="straight"/>
            <v:line id="Line 19" o:spid="_x0000_s1043" style="position:absolute;visibility:visible" from="1143,12560" to="24003,12579" o:connectortype="straight"/>
            <v:line id="Line 20" o:spid="_x0000_s1044" style="position:absolute;visibility:visible" from="1143,19431" to="24003,19437" o:connectortype="straight"/>
            <v:line id="Line 21" o:spid="_x0000_s1045" style="position:absolute;visibility:visible" from="1143,17132" to="24003,17145" o:connectortype="straight"/>
            <v:line id="Line 22" o:spid="_x0000_s1046" style="position:absolute;visibility:visible" from="1143,21717" to="24003,21723" o:connectortype="straight"/>
            <v:rect id="Rectangle 23" o:spid="_x0000_s1047" alt="Широкий диагональный 2" style="position:absolute;left:10293;top:5715;width:2273;height:2286;visibility:visible" fillcolor="black">
              <v:fill r:id="rId8" o:title="" type="pattern"/>
            </v:rect>
            <v:rect id="Rectangle 24" o:spid="_x0000_s1048" alt="Широкий диагональный 2" style="position:absolute;left:8001;top:8001;width:2273;height:2292;visibility:visible" fillcolor="black">
              <v:fill r:id="rId8" o:title="" type="pattern"/>
            </v:rect>
            <v:rect id="Rectangle 25" o:spid="_x0000_s1049" alt="Широкий диагональный 2" style="position:absolute;left:8001;top:10293;width:2273;height:2286;visibility:visible" fillcolor="black">
              <v:fill r:id="rId8" o:title="" type="pattern"/>
            </v:rect>
            <v:rect id="Rectangle 26" o:spid="_x0000_s1050" alt="Широкий диагональный 2" style="position:absolute;left:8001;top:12573;width:2273;height:2286;visibility:visible" fillcolor="black">
              <v:fill r:id="rId8" o:title="" type="pattern"/>
            </v:rect>
            <v:rect id="Rectangle 27" o:spid="_x0000_s1051" alt="Широкий диагональный 2" style="position:absolute;left:12573;top:8001;width:2273;height:2292;visibility:visible" fillcolor="black">
              <v:fill r:id="rId8" o:title="" type="pattern"/>
            </v:rect>
            <v:rect id="Rectangle 28" o:spid="_x0000_s1052" alt="Широкий диагональный 2" style="position:absolute;left:12573;top:10293;width:2273;height:2286;visibility:visible" fillcolor="black">
              <v:fill r:id="rId8" o:title="" type="pattern"/>
            </v:rect>
            <v:rect id="Rectangle 29" o:spid="_x0000_s1053" alt="Широкий диагональный 2" style="position:absolute;left:12573;top:12573;width:2273;height:2279;visibility:visible" fillcolor="black">
              <v:fill r:id="rId8" o:title="" type="pattern"/>
            </v:rect>
            <v:rect id="Rectangle 30" o:spid="_x0000_s1054" alt="Широкий диагональный 2" style="position:absolute;left:10293;top:14859;width:2267;height:2279;visibility:visible" fillcolor="black">
              <v:fill r:id="rId8" o:title="" type="pattern"/>
            </v:rect>
            <v:group id="Group 31" o:spid="_x0000_s1055" style="position:absolute;left:17145;top:8001;width:2266;height:2279" coordorigin="6093,3464" coordsize="281,278">
              <v:rect id="Rectangle 32" o:spid="_x0000_s1056" style="position:absolute;left:6093;top:3464;width:281;height:278;visibility:visible"/>
              <v:oval id="Oval 33" o:spid="_x0000_s1057" style="position:absolute;left:6093;top:3464;width:281;height:278;visibility:visible"/>
            </v:group>
            <v:group id="Group 34" o:spid="_x0000_s1058" style="position:absolute;left:12573;top:5715;width:2273;height:2279" coordorigin="6093,3464" coordsize="281,278">
              <v:rect id="Rectangle 35" o:spid="_x0000_s1059" style="position:absolute;left:6093;top:3464;width:281;height:278;visibility:visible"/>
              <v:oval id="Oval 36" o:spid="_x0000_s1060" style="position:absolute;left:6093;top:3464;width:281;height:278;visibility:visible"/>
            </v:group>
            <v:group id="Group 37" o:spid="_x0000_s1061" style="position:absolute;left:14859;top:5715;width:2273;height:2279" coordorigin="6093,3464" coordsize="281,278">
              <v:rect id="Rectangle 38" o:spid="_x0000_s1062" style="position:absolute;left:6093;top:3464;width:281;height:278;visibility:visible"/>
              <v:oval id="Oval 39" o:spid="_x0000_s1063" style="position:absolute;left:6093;top:3464;width:281;height:278;visibility:visible"/>
            </v:group>
            <v:group id="Group 40" o:spid="_x0000_s1064" style="position:absolute;left:17145;top:5715;width:2266;height:2279" coordorigin="6093,3464" coordsize="281,278">
              <v:rect id="Rectangle 41" o:spid="_x0000_s1065" style="position:absolute;left:6093;top:3464;width:281;height:278;visibility:visible"/>
              <v:oval id="Oval 42" o:spid="_x0000_s1066" style="position:absolute;left:6093;top:3464;width:281;height:278;visibility:visible"/>
            </v:group>
            <v:group id="Group 43" o:spid="_x0000_s1067" style="position:absolute;left:8001;top:5715;width:2266;height:2279" coordorigin="6093,3464" coordsize="281,278">
              <v:rect id="Rectangle 44" o:spid="_x0000_s1068" style="position:absolute;left:6093;top:3464;width:281;height:278;visibility:visible"/>
              <v:oval id="Oval 45" o:spid="_x0000_s1069" style="position:absolute;left:6093;top:3464;width:281;height:278;visibility:visible"/>
            </v:group>
            <v:group id="Group 46" o:spid="_x0000_s1070" style="position:absolute;left:5715;top:5715;width:2266;height:2279" coordorigin="6093,3464" coordsize="281,278">
              <v:rect id="Rectangle 47" o:spid="_x0000_s1071" style="position:absolute;left:6093;top:3464;width:281;height:278;visibility:visible"/>
              <v:oval id="Oval 48" o:spid="_x0000_s1072" style="position:absolute;left:6093;top:3464;width:281;height:278;visibility:visible"/>
            </v:group>
            <v:group id="Group 49" o:spid="_x0000_s1073" style="position:absolute;left:3435;top:5715;width:2267;height:2279" coordorigin="6093,3464" coordsize="281,278">
              <v:rect id="Rectangle 50" o:spid="_x0000_s1074" style="position:absolute;left:6093;top:3464;width:281;height:278;visibility:visible"/>
              <v:oval id="Oval 51" o:spid="_x0000_s1075" style="position:absolute;left:6093;top:3464;width:281;height:278;visibility:visible"/>
            </v:group>
            <v:group id="Group 52" o:spid="_x0000_s1076" style="position:absolute;left:12573;top:14859;width:2273;height:2279" coordorigin="6093,3464" coordsize="281,278">
              <v:rect id="Rectangle 53" o:spid="_x0000_s1077" style="position:absolute;left:6093;top:3464;width:281;height:278;visibility:visible"/>
              <v:oval id="Oval 54" o:spid="_x0000_s1078" style="position:absolute;left:6093;top:3464;width:281;height:278;visibility:visible"/>
            </v:group>
            <v:group id="Group 55" o:spid="_x0000_s1079" style="position:absolute;left:14859;top:14859;width:2273;height:2279" coordorigin="6093,3464" coordsize="281,278">
              <v:rect id="Rectangle 56" o:spid="_x0000_s1080" style="position:absolute;left:6093;top:3464;width:281;height:278;visibility:visible"/>
              <v:oval id="Oval 57" o:spid="_x0000_s1081" style="position:absolute;left:6093;top:3464;width:281;height:278;visibility:visible"/>
            </v:group>
            <v:group id="Group 58" o:spid="_x0000_s1082" style="position:absolute;left:17145;top:14859;width:2266;height:2279" coordorigin="6093,3464" coordsize="281,278">
              <v:rect id="Rectangle 59" o:spid="_x0000_s1083" style="position:absolute;left:6093;top:3464;width:281;height:278;visibility:visible"/>
              <v:oval id="Oval 60" o:spid="_x0000_s1084" style="position:absolute;left:6093;top:3464;width:281;height:278;visibility:visible"/>
            </v:group>
            <v:group id="Group 61" o:spid="_x0000_s1085" style="position:absolute;left:8001;top:14859;width:2266;height:2279" coordorigin="6093,3464" coordsize="281,278">
              <v:rect id="Rectangle 62" o:spid="_x0000_s1086" style="position:absolute;left:6093;top:3464;width:281;height:278;visibility:visible"/>
              <v:oval id="Oval 63" o:spid="_x0000_s1087" style="position:absolute;left:6093;top:3464;width:281;height:278;visibility:visible"/>
            </v:group>
            <v:group id="Group 64" o:spid="_x0000_s1088" style="position:absolute;left:5715;top:14859;width:2266;height:2279" coordorigin="6093,3464" coordsize="281,278">
              <v:rect id="Rectangle 65" o:spid="_x0000_s1089" style="position:absolute;left:6093;top:3464;width:281;height:278;visibility:visible"/>
              <v:oval id="Oval 66" o:spid="_x0000_s1090" style="position:absolute;left:6093;top:3464;width:281;height:278;visibility:visible"/>
            </v:group>
            <v:group id="Group 67" o:spid="_x0000_s1091" style="position:absolute;left:3435;top:14859;width:2267;height:2279" coordorigin="6093,3464" coordsize="281,278">
              <v:rect id="Rectangle 68" o:spid="_x0000_s1092" style="position:absolute;left:6093;top:3464;width:281;height:278;visibility:visible"/>
              <v:oval id="Oval 69" o:spid="_x0000_s1093" style="position:absolute;left:6093;top:3464;width:281;height:278;visibility:visible"/>
            </v:group>
            <v:group id="Group 70" o:spid="_x0000_s1094" style="position:absolute;left:17145;top:10293;width:2266;height:2267" coordorigin="6093,3464" coordsize="281,278">
              <v:rect id="Rectangle 71" o:spid="_x0000_s1095" style="position:absolute;left:6093;top:3464;width:281;height:278;visibility:visible"/>
              <v:oval id="Oval 72" o:spid="_x0000_s1096" style="position:absolute;left:6093;top:3464;width:281;height:278;visibility:visible"/>
            </v:group>
            <v:group id="Group 73" o:spid="_x0000_s1097" style="position:absolute;left:17145;top:12573;width:2266;height:2266" coordorigin="6093,3464" coordsize="281,278">
              <v:rect id="Rectangle 74" o:spid="_x0000_s1098" style="position:absolute;left:6093;top:3464;width:281;height:278;visibility:visible"/>
              <v:oval id="Oval 75" o:spid="_x0000_s1099" style="position:absolute;left:6093;top:3464;width:281;height:278;visibility:visible"/>
            </v:group>
            <v:group id="Group 76" o:spid="_x0000_s1100" style="position:absolute;left:3435;top:7994;width:2267;height:2280" coordorigin="6093,3464" coordsize="281,278">
              <v:rect id="Rectangle 77" o:spid="_x0000_s1101" style="position:absolute;left:6093;top:3464;width:281;height:278;visibility:visible"/>
              <v:oval id="Oval 78" o:spid="_x0000_s1102" style="position:absolute;left:6093;top:3464;width:281;height:278;visibility:visible"/>
            </v:group>
            <v:group id="Group 79" o:spid="_x0000_s1103" style="position:absolute;left:3435;top:10293;width:2267;height:2260" coordorigin="6093,3464" coordsize="281,278">
              <v:rect id="Rectangle 80" o:spid="_x0000_s1104" style="position:absolute;left:6093;top:3464;width:281;height:278;visibility:visible"/>
              <v:oval id="Oval 81" o:spid="_x0000_s1105" style="position:absolute;left:6093;top:3464;width:281;height:278;visibility:visible"/>
            </v:group>
            <v:group id="Group 82" o:spid="_x0000_s1106" style="position:absolute;left:3435;top:12560;width:2267;height:2273" coordorigin="6093,3464" coordsize="281,278">
              <v:rect id="Rectangle 83" o:spid="_x0000_s1107" style="position:absolute;left:6093;top:3464;width:281;height:278;visibility:visible"/>
              <v:oval id="Oval 84" o:spid="_x0000_s1108" style="position:absolute;left:6093;top:3464;width:281;height:278;visibility:visible"/>
            </v:group>
            <v:group id="Group 85" o:spid="_x0000_s1109" style="position:absolute;left:10287;top:17145;width:2286;height:2286" coordorigin="6747,4932" coordsize="360,360">
              <v:rect id="Rectangle 86" o:spid="_x0000_s1110" style="position:absolute;left:6747;top:4932;width:360;height:360;visibility:visible"/>
              <v:shape id="Freeform 87" o:spid="_x0000_s1111" style="position:absolute;left:6798;top:511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  <v:shape id="Freeform 88" o:spid="_x0000_s1112" style="position:absolute;left:6799;top:5108;width:257;height:2;rotation:-90;visibility:visible;mso-wrap-style:square;v-text-anchor:top" coordsize="255,1" path="m,l255,e" filled="f" strokeweight="1.5pt">
                <v:path arrowok="t" o:connecttype="custom" o:connectlocs="0,0;257,0" o:connectangles="0,0"/>
              </v:shape>
            </v:group>
            <v:group id="Group 89" o:spid="_x0000_s1113" style="position:absolute;left:10287;top:19431;width:2286;height:2286" coordorigin="6747,4932" coordsize="360,360">
              <v:rect id="Rectangle 90" o:spid="_x0000_s1114" style="position:absolute;left:6747;top:4932;width:360;height:360;visibility:visible"/>
              <v:shape id="Freeform 91" o:spid="_x0000_s1115" style="position:absolute;left:6798;top:511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  <v:shape id="Freeform 92" o:spid="_x0000_s1116" style="position:absolute;left:6799;top:5108;width:257;height:2;rotation:-90;visibility:visible;mso-wrap-style:square;v-text-anchor:top" coordsize="255,1" path="m,l255,e" filled="f" strokeweight="1.5pt">
                <v:path arrowok="t" o:connecttype="custom" o:connectlocs="0,0;257,0" o:connectangles="0,0"/>
              </v:shape>
            </v:group>
            <v:group id="Group 93" o:spid="_x0000_s1117" style="position:absolute;left:10287;top:21717;width:2286;height:2286" coordorigin="6747,4932" coordsize="360,360">
              <v:rect id="Rectangle 94" o:spid="_x0000_s1118" style="position:absolute;left:6747;top:4932;width:360;height:360;visibility:visible"/>
              <v:shape id="Freeform 95" o:spid="_x0000_s1119" style="position:absolute;left:6798;top:511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  <v:shape id="Freeform 96" o:spid="_x0000_s1120" style="position:absolute;left:6799;top:5108;width:257;height:2;rotation:-90;visibility:visible;mso-wrap-style:square;v-text-anchor:top" coordsize="255,1" path="m,l255,e" filled="f" strokeweight="1.5pt">
                <v:path arrowok="t" o:connecttype="custom" o:connectlocs="0,0;257,0" o:connectangles="0,0"/>
              </v:shape>
            </v:group>
            <v:group id="Group 97" o:spid="_x0000_s1121" style="position:absolute;left:8001;top:21717;width:2286;height:2286" coordorigin="6747,4932" coordsize="360,360">
              <v:rect id="Rectangle 98" o:spid="_x0000_s1122" style="position:absolute;left:6747;top:4932;width:360;height:360;visibility:visible"/>
              <v:shape id="Freeform 99" o:spid="_x0000_s1123" style="position:absolute;left:6798;top:511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  <v:shape id="Freeform 100" o:spid="_x0000_s1124" style="position:absolute;left:6799;top:5108;width:257;height:2;rotation:-90;visibility:visible;mso-wrap-style:square;v-text-anchor:top" coordsize="255,1" path="m,l255,e" filled="f" strokeweight="1.5pt">
                <v:path arrowok="t" o:connecttype="custom" o:connectlocs="0,0;257,0" o:connectangles="0,0"/>
              </v:shape>
            </v:group>
            <v:group id="Group 101" o:spid="_x0000_s1125" style="position:absolute;left:12573;top:21717;width:2286;height:2286" coordorigin="6747,4932" coordsize="360,360">
              <v:rect id="Rectangle 102" o:spid="_x0000_s1126" style="position:absolute;left:6747;top:4932;width:360;height:360;visibility:visible"/>
              <v:shape id="Freeform 103" o:spid="_x0000_s1127" style="position:absolute;left:6798;top:511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  <v:shape id="Freeform 104" o:spid="_x0000_s1128" style="position:absolute;left:6799;top:5108;width:257;height:2;rotation:-90;visibility:visible;mso-wrap-style:square;v-text-anchor:top" coordsize="255,1" path="m,l255,e" filled="f" strokeweight="1.5pt">
                <v:path arrowok="t" o:connecttype="custom" o:connectlocs="0,0;257,0" o:connectangles="0,0"/>
              </v:shape>
            </v:group>
            <v:group id="Group 105" o:spid="_x0000_s1129" style="position:absolute;left:10287;top:3429;width:2286;height:2286" coordorigin="6747,4932" coordsize="360,360">
              <v:rect id="Rectangle 106" o:spid="_x0000_s1130" style="position:absolute;left:6747;top:4932;width:360;height:360;visibility:visible"/>
              <v:shape id="Freeform 107" o:spid="_x0000_s1131" style="position:absolute;left:6798;top:511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  <v:shape id="Freeform 108" o:spid="_x0000_s1132" style="position:absolute;left:6799;top:5108;width:257;height:2;rotation:-90;visibility:visible;mso-wrap-style:square;v-text-anchor:top" coordsize="255,1" path="m,l255,e" filled="f" strokeweight="1.5pt">
                <v:path arrowok="t" o:connecttype="custom" o:connectlocs="0,0;257,0" o:connectangles="0,0"/>
              </v:shape>
            </v:group>
            <v:group id="Group 109" o:spid="_x0000_s1133" style="position:absolute;left:10287;top:1143;width:2286;height:2286" coordorigin="6747,4932" coordsize="360,360">
              <v:rect id="Rectangle 110" o:spid="_x0000_s1134" style="position:absolute;left:6747;top:4932;width:360;height:360;visibility:visible"/>
              <v:shape id="Freeform 111" o:spid="_x0000_s1135" style="position:absolute;left:6798;top:511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  <v:shape id="Freeform 112" o:spid="_x0000_s1136" style="position:absolute;left:6799;top:5108;width:257;height:2;rotation:-90;visibility:visible;mso-wrap-style:square;v-text-anchor:top" coordsize="255,1" path="m,l255,e" filled="f" strokeweight="1.5pt">
                <v:path arrowok="t" o:connecttype="custom" o:connectlocs="0,0;257,0" o:connectangles="0,0"/>
              </v:shape>
            </v:group>
            <v:group id="Group 113" o:spid="_x0000_s1137" style="position:absolute;left:8001;top:1143;width:2286;height:2286" coordorigin="6747,4932" coordsize="360,360">
              <v:rect id="Rectangle 114" o:spid="_x0000_s1138" style="position:absolute;left:6747;top:4932;width:360;height:360;visibility:visible"/>
              <v:shape id="Freeform 115" o:spid="_x0000_s1139" style="position:absolute;left:6798;top:511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  <v:shape id="Freeform 116" o:spid="_x0000_s1140" style="position:absolute;left:6799;top:5108;width:257;height:2;rotation:-90;visibility:visible;mso-wrap-style:square;v-text-anchor:top" coordsize="255,1" path="m,l255,e" filled="f" strokeweight="1.5pt">
                <v:path arrowok="t" o:connecttype="custom" o:connectlocs="0,0;257,0" o:connectangles="0,0"/>
              </v:shape>
            </v:group>
            <v:group id="Group 117" o:spid="_x0000_s1141" style="position:absolute;left:12573;top:1143;width:2286;height:2286" coordorigin="6747,4932" coordsize="360,360">
              <v:rect id="Rectangle 118" o:spid="_x0000_s1142" style="position:absolute;left:6747;top:4932;width:360;height:360;visibility:visible"/>
              <v:shape id="Freeform 119" o:spid="_x0000_s1143" style="position:absolute;left:6798;top:511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  <v:shape id="Freeform 120" o:spid="_x0000_s1144" style="position:absolute;left:6799;top:5108;width:257;height:2;rotation:-90;visibility:visible;mso-wrap-style:square;v-text-anchor:top" coordsize="255,1" path="m,l255,e" filled="f" strokeweight="1.5pt">
                <v:path arrowok="t" o:connecttype="custom" o:connectlocs="0,0;257,0" o:connectangles="0,0"/>
              </v:shape>
            </v:group>
            <v:group id="Group 121" o:spid="_x0000_s1145" style="position:absolute;left:14859;top:1143;width:2286;height:2286" coordorigin="6747,4932" coordsize="360,360">
              <v:rect id="Rectangle 122" o:spid="_x0000_s1146" style="position:absolute;left:6747;top:4932;width:360;height:360;visibility:visible"/>
              <v:shape id="Freeform 123" o:spid="_x0000_s1147" style="position:absolute;left:6798;top:511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  <v:shape id="Freeform 124" o:spid="_x0000_s1148" style="position:absolute;left:6799;top:5108;width:257;height:2;rotation:-90;visibility:visible;mso-wrap-style:square;v-text-anchor:top" coordsize="255,1" path="m,l255,e" filled="f" strokeweight="1.5pt">
                <v:path arrowok="t" o:connecttype="custom" o:connectlocs="0,0;257,0" o:connectangles="0,0"/>
              </v:shape>
            </v:group>
            <v:group id="Group 125" o:spid="_x0000_s1149" style="position:absolute;left:5715;top:1143;width:2286;height:2286" coordorigin="6747,4932" coordsize="360,360">
              <v:rect id="Rectangle 126" o:spid="_x0000_s1150" style="position:absolute;left:6747;top:4932;width:360;height:360;visibility:visible"/>
              <v:shape id="Freeform 127" o:spid="_x0000_s1151" style="position:absolute;left:6798;top:511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  <v:shape id="Freeform 128" o:spid="_x0000_s1152" style="position:absolute;left:6799;top:5108;width:257;height:2;rotation:-90;visibility:visible;mso-wrap-style:square;v-text-anchor:top" coordsize="255,1" path="m,l255,e" filled="f" strokeweight="1.5pt">
                <v:path arrowok="t" o:connecttype="custom" o:connectlocs="0,0;257,0" o:connectangles="0,0"/>
              </v:shape>
            </v:group>
            <v:group id="Group 129" o:spid="_x0000_s1153" style="position:absolute;left:14859;top:21717;width:2286;height:2286" coordorigin="6207,5292" coordsize="360,360">
              <v:rect id="Rectangle 130" o:spid="_x0000_s1154" style="position:absolute;left:6207;top:5292;width:360;height:360;visibility:visible"/>
              <v:shape id="Freeform 131" o:spid="_x0000_s1155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32" o:spid="_x0000_s1156" style="position:absolute;left:17145;top:21717;width:2286;height:2286" coordorigin="6207,5292" coordsize="360,360">
              <v:rect id="Rectangle 133" o:spid="_x0000_s1157" style="position:absolute;left:6207;top:5292;width:360;height:360;visibility:visible"/>
              <v:shape id="Freeform 134" o:spid="_x0000_s1158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35" o:spid="_x0000_s1159" style="position:absolute;left:19431;top:21717;width:2286;height:2286" coordorigin="6207,5292" coordsize="360,360">
              <v:rect id="Rectangle 136" o:spid="_x0000_s1160" style="position:absolute;left:6207;top:5292;width:360;height:360;visibility:visible"/>
              <v:shape id="Freeform 137" o:spid="_x0000_s1161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38" o:spid="_x0000_s1162" style="position:absolute;left:21717;top:21717;width:2286;height:2286" coordorigin="6207,5292" coordsize="360,360">
              <v:rect id="Rectangle 139" o:spid="_x0000_s1163" style="position:absolute;left:6207;top:5292;width:360;height:360;visibility:visible"/>
              <v:shape id="Freeform 140" o:spid="_x0000_s1164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41" o:spid="_x0000_s1165" style="position:absolute;left:21717;top:19431;width:2286;height:2286" coordorigin="6207,5292" coordsize="360,360">
              <v:rect id="Rectangle 142" o:spid="_x0000_s1166" style="position:absolute;left:6207;top:5292;width:360;height:360;visibility:visible"/>
              <v:shape id="Freeform 143" o:spid="_x0000_s1167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44" o:spid="_x0000_s1168" style="position:absolute;left:21717;top:17145;width:2286;height:2286" coordorigin="6207,5292" coordsize="360,360">
              <v:rect id="Rectangle 145" o:spid="_x0000_s1169" style="position:absolute;left:6207;top:5292;width:360;height:360;visibility:visible"/>
              <v:shape id="Freeform 146" o:spid="_x0000_s1170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47" o:spid="_x0000_s1171" style="position:absolute;left:21717;top:14859;width:2286;height:2286" coordorigin="6207,5292" coordsize="360,360">
              <v:rect id="Rectangle 148" o:spid="_x0000_s1172" style="position:absolute;left:6207;top:5292;width:360;height:360;visibility:visible"/>
              <v:shape id="Freeform 149" o:spid="_x0000_s1173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50" o:spid="_x0000_s1174" style="position:absolute;left:21717;top:12573;width:2286;height:2286" coordorigin="6207,5292" coordsize="360,360">
              <v:rect id="Rectangle 151" o:spid="_x0000_s1175" style="position:absolute;left:6207;top:5292;width:360;height:360;visibility:visible"/>
              <v:shape id="Freeform 152" o:spid="_x0000_s1176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53" o:spid="_x0000_s1177" style="position:absolute;left:21717;top:8001;width:2286;height:2286" coordorigin="6207,5292" coordsize="360,360">
              <v:rect id="Rectangle 154" o:spid="_x0000_s1178" style="position:absolute;left:6207;top:5292;width:360;height:360;visibility:visible"/>
              <v:shape id="Freeform 155" o:spid="_x0000_s1179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56" o:spid="_x0000_s1180" style="position:absolute;left:21717;top:10287;width:2286;height:2286" coordorigin="6207,5292" coordsize="360,360">
              <v:rect id="Rectangle 157" o:spid="_x0000_s1181" style="position:absolute;left:6207;top:5292;width:360;height:360;visibility:visible"/>
              <v:shape id="Freeform 158" o:spid="_x0000_s1182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59" o:spid="_x0000_s1183" style="position:absolute;left:21717;top:3429;width:2286;height:2286" coordorigin="6207,5292" coordsize="360,360">
              <v:rect id="Rectangle 160" o:spid="_x0000_s1184" style="position:absolute;left:6207;top:5292;width:360;height:360;visibility:visible"/>
              <v:shape id="Freeform 161" o:spid="_x0000_s1185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62" o:spid="_x0000_s1186" style="position:absolute;left:21717;top:5715;width:2286;height:2286" coordorigin="6207,5292" coordsize="360,360">
              <v:rect id="Rectangle 163" o:spid="_x0000_s1187" style="position:absolute;left:6207;top:5292;width:360;height:360;visibility:visible"/>
              <v:shape id="Freeform 164" o:spid="_x0000_s1188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65" o:spid="_x0000_s1189" style="position:absolute;left:21717;top:1143;width:2286;height:2286" coordorigin="6207,5292" coordsize="360,360">
              <v:rect id="Rectangle 166" o:spid="_x0000_s1190" style="position:absolute;left:6207;top:5292;width:360;height:360;visibility:visible"/>
              <v:shape id="Freeform 167" o:spid="_x0000_s1191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68" o:spid="_x0000_s1192" style="position:absolute;left:3429;top:21717;width:2286;height:2286" coordorigin="6207,5292" coordsize="360,360">
              <v:rect id="Rectangle 169" o:spid="_x0000_s1193" style="position:absolute;left:6207;top:5292;width:360;height:360;visibility:visible"/>
              <v:shape id="Freeform 170" o:spid="_x0000_s1194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71" o:spid="_x0000_s1195" style="position:absolute;left:5715;top:21717;width:2286;height:2286" coordorigin="6207,5292" coordsize="360,360">
              <v:rect id="Rectangle 172" o:spid="_x0000_s1196" style="position:absolute;left:6207;top:5292;width:360;height:360;visibility:visible"/>
              <v:shape id="Freeform 173" o:spid="_x0000_s1197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74" o:spid="_x0000_s1198" style="position:absolute;left:1143;top:19431;width:2286;height:2286" coordorigin="6207,5292" coordsize="360,360">
              <v:rect id="Rectangle 175" o:spid="_x0000_s1199" style="position:absolute;left:6207;top:5292;width:360;height:360;visibility:visible"/>
              <v:shape id="Freeform 176" o:spid="_x0000_s1200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77" o:spid="_x0000_s1201" style="position:absolute;left:1143;top:21717;width:2286;height:2286" coordorigin="6207,5292" coordsize="360,360">
              <v:rect id="Rectangle 178" o:spid="_x0000_s1202" style="position:absolute;left:6207;top:5292;width:360;height:360;visibility:visible"/>
              <v:shape id="Freeform 179" o:spid="_x0000_s1203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80" o:spid="_x0000_s1204" style="position:absolute;left:1143;top:14859;width:2286;height:2286" coordorigin="6207,5292" coordsize="360,360">
              <v:rect id="Rectangle 181" o:spid="_x0000_s1205" style="position:absolute;left:6207;top:5292;width:360;height:360;visibility:visible"/>
              <v:shape id="Freeform 182" o:spid="_x0000_s1206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83" o:spid="_x0000_s1207" style="position:absolute;left:1143;top:17145;width:2286;height:2286" coordorigin="6207,5292" coordsize="360,360">
              <v:rect id="Rectangle 184" o:spid="_x0000_s1208" style="position:absolute;left:6207;top:5292;width:360;height:360;visibility:visible"/>
              <v:shape id="Freeform 185" o:spid="_x0000_s1209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86" o:spid="_x0000_s1210" style="position:absolute;left:1143;top:10287;width:2286;height:2286" coordorigin="6207,5292" coordsize="360,360">
              <v:rect id="Rectangle 187" o:spid="_x0000_s1211" style="position:absolute;left:6207;top:5292;width:360;height:360;visibility:visible"/>
              <v:shape id="Freeform 188" o:spid="_x0000_s1212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89" o:spid="_x0000_s1213" style="position:absolute;left:1143;top:12573;width:2286;height:2286" coordorigin="6207,5292" coordsize="360,360">
              <v:rect id="Rectangle 190" o:spid="_x0000_s1214" style="position:absolute;left:6207;top:5292;width:360;height:360;visibility:visible"/>
              <v:shape id="Freeform 191" o:spid="_x0000_s1215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92" o:spid="_x0000_s1216" style="position:absolute;left:1143;top:5715;width:2286;height:2286" coordorigin="6207,5292" coordsize="360,360">
              <v:rect id="Rectangle 193" o:spid="_x0000_s1217" style="position:absolute;left:6207;top:5292;width:360;height:360;visibility:visible"/>
              <v:shape id="Freeform 194" o:spid="_x0000_s1218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95" o:spid="_x0000_s1219" style="position:absolute;left:1143;top:8001;width:2286;height:2286" coordorigin="6207,5292" coordsize="360,360">
              <v:rect id="Rectangle 196" o:spid="_x0000_s1220" style="position:absolute;left:6207;top:5292;width:360;height:360;visibility:visible"/>
              <v:shape id="Freeform 197" o:spid="_x0000_s1221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198" o:spid="_x0000_s1222" style="position:absolute;left:1143;top:1143;width:2286;height:2286" coordorigin="6207,5292" coordsize="360,360">
              <v:rect id="Rectangle 199" o:spid="_x0000_s1223" style="position:absolute;left:6207;top:5292;width:360;height:360;visibility:visible"/>
              <v:shape id="Freeform 200" o:spid="_x0000_s1224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v:group id="Group 201" o:spid="_x0000_s1225" style="position:absolute;left:1143;top:3429;width:2286;height:2286" coordorigin="6207,5292" coordsize="360,360">
              <v:rect id="Rectangle 202" o:spid="_x0000_s1226" style="position:absolute;left:6207;top:5292;width:360;height:360;visibility:visible"/>
              <v:shape id="Freeform 203" o:spid="_x0000_s1227" style="position:absolute;left:6258;top:5472;width:255;height:2;visibility:visible;mso-wrap-style:square;v-text-anchor:top" coordsize="255,1" path="m,l255,e" filled="f" strokeweight="1.5pt">
                <v:path arrowok="t" o:connecttype="custom" o:connectlocs="0,0;255,0" o:connectangles="0,0"/>
              </v:shape>
            </v:group>
            <w10:wrap type="tight"/>
          </v:group>
        </w:pict>
      </w:r>
      <w:r w:rsidRPr="00531B9E">
        <w:t>Сколько процентов площади большого квадрата (см. рисунок):</w:t>
      </w:r>
    </w:p>
    <w:p w:rsidR="00CF5371" w:rsidRPr="00531B9E" w:rsidRDefault="00CF5371" w:rsidP="00422CFB">
      <w:pPr>
        <w:numPr>
          <w:ilvl w:val="0"/>
          <w:numId w:val="4"/>
        </w:numPr>
        <w:spacing w:before="120" w:after="0" w:line="240" w:lineRule="auto"/>
        <w:ind w:left="1077" w:hanging="357"/>
      </w:pPr>
      <w:r w:rsidRPr="00531B9E">
        <w:t>Заштриховано</w:t>
      </w:r>
    </w:p>
    <w:p w:rsidR="00CF5371" w:rsidRPr="00531B9E" w:rsidRDefault="00CF5371" w:rsidP="00422CFB">
      <w:pPr>
        <w:numPr>
          <w:ilvl w:val="0"/>
          <w:numId w:val="4"/>
        </w:numPr>
        <w:spacing w:after="0" w:line="240" w:lineRule="auto"/>
        <w:ind w:left="1077" w:hanging="357"/>
      </w:pPr>
      <w:r w:rsidRPr="00531B9E">
        <w:t>Обозначено крестиками</w:t>
      </w:r>
    </w:p>
    <w:p w:rsidR="00CF5371" w:rsidRPr="00531B9E" w:rsidRDefault="00CF5371" w:rsidP="00422CFB">
      <w:pPr>
        <w:numPr>
          <w:ilvl w:val="0"/>
          <w:numId w:val="4"/>
        </w:numPr>
        <w:spacing w:after="0" w:line="240" w:lineRule="auto"/>
        <w:ind w:left="1077" w:hanging="357"/>
      </w:pPr>
      <w:r w:rsidRPr="00531B9E">
        <w:t>Обозначено кружочками</w:t>
      </w:r>
    </w:p>
    <w:p w:rsidR="00CF5371" w:rsidRPr="00531B9E" w:rsidRDefault="00CF5371" w:rsidP="00422CFB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1077" w:hanging="357"/>
      </w:pPr>
      <w:r w:rsidRPr="00531B9E">
        <w:t>Обозначено чёрточками</w:t>
      </w:r>
    </w:p>
    <w:p w:rsidR="00CF5371" w:rsidRPr="00531B9E" w:rsidRDefault="00CF5371" w:rsidP="00422CFB">
      <w:pPr>
        <w:numPr>
          <w:ilvl w:val="0"/>
          <w:numId w:val="3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 w:rsidRPr="00531B9E">
        <w:t>В школе 800 учеников. 15% из них получили «5». Сколько учеников получили «5»?</w:t>
      </w:r>
    </w:p>
    <w:p w:rsidR="00CF5371" w:rsidRPr="00531B9E" w:rsidRDefault="00CF5371" w:rsidP="00422CFB">
      <w:pPr>
        <w:numPr>
          <w:ilvl w:val="1"/>
          <w:numId w:val="2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 w:rsidRPr="00531B9E">
        <w:t>Выразите десятичной дробью:</w:t>
      </w:r>
      <w:r w:rsidRPr="00531B9E">
        <w:rPr>
          <w:lang w:val="en-US"/>
        </w:rPr>
        <w:t xml:space="preserve"> </w:t>
      </w:r>
      <w:r w:rsidRPr="00531B9E">
        <w:t>23%, 6%, 54%, 130%.</w:t>
      </w:r>
    </w:p>
    <w:p w:rsidR="00CF5371" w:rsidRPr="00531B9E" w:rsidRDefault="00CF5371" w:rsidP="00422CFB">
      <w:pPr>
        <w:numPr>
          <w:ilvl w:val="1"/>
          <w:numId w:val="2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 w:rsidRPr="00531B9E">
        <w:t>Выразите в процентах:</w:t>
      </w:r>
      <w:r w:rsidRPr="00531B9E">
        <w:rPr>
          <w:lang w:val="en-US"/>
        </w:rPr>
        <w:t xml:space="preserve"> </w:t>
      </w:r>
      <w:r w:rsidRPr="00531B9E">
        <w:t>0,25; 0,09; 1,25; 2,3</w:t>
      </w:r>
    </w:p>
    <w:p w:rsidR="00CF5371" w:rsidRPr="00531B9E" w:rsidRDefault="00CF5371" w:rsidP="00422CFB">
      <w:pPr>
        <w:numPr>
          <w:ilvl w:val="1"/>
          <w:numId w:val="2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 w:rsidRPr="00531B9E">
        <w:t>На пастбище 100 животных: 39 телят, 52 овцы, остальные козы. Сколько процентов от общего количества составляют овцы, телята, козы?</w:t>
      </w:r>
    </w:p>
    <w:p w:rsidR="00CF5371" w:rsidRPr="00531B9E" w:rsidRDefault="00CF5371" w:rsidP="00422CFB">
      <w:pPr>
        <w:numPr>
          <w:ilvl w:val="1"/>
          <w:numId w:val="2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 w:rsidRPr="00531B9E">
        <w:t>В классе 30 человек, из них 10% отсутствует. Сколько учеников отсутствует?</w:t>
      </w:r>
    </w:p>
    <w:p w:rsidR="00CF5371" w:rsidRPr="00531B9E" w:rsidRDefault="00CF5371" w:rsidP="00422CFB">
      <w:pPr>
        <w:numPr>
          <w:ilvl w:val="1"/>
          <w:numId w:val="2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 w:rsidRPr="00531B9E">
        <w:t>Клубника содержит 6% сахара. Сколько килограммов сахара в 200% клубники?</w:t>
      </w:r>
    </w:p>
    <w:p w:rsidR="00CF5371" w:rsidRPr="00160FAA" w:rsidRDefault="00CF5371" w:rsidP="00422CFB">
      <w:pPr>
        <w:numPr>
          <w:ilvl w:val="1"/>
          <w:numId w:val="2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 w:rsidRPr="00531B9E">
        <w:t>Из ящика продали 15% яблок, что составило 30 кг. Сколько было яблок в ящике?</w:t>
      </w:r>
    </w:p>
    <w:p w:rsidR="00CF5371" w:rsidRDefault="00CF5371" w:rsidP="00160FAA">
      <w:pPr>
        <w:spacing w:before="120" w:after="0" w:line="240" w:lineRule="auto"/>
      </w:pPr>
      <w:bookmarkStart w:id="0" w:name="_GoBack"/>
      <w:bookmarkEnd w:id="0"/>
    </w:p>
    <w:p w:rsidR="00CF5371" w:rsidRPr="00531B9E" w:rsidRDefault="00CF5371" w:rsidP="00160FAA">
      <w:pPr>
        <w:keepNext/>
        <w:spacing w:before="120" w:after="0" w:line="240" w:lineRule="auto"/>
        <w:rPr>
          <w:b/>
          <w:bCs/>
        </w:rPr>
      </w:pPr>
      <w:r w:rsidRPr="00531B9E">
        <w:rPr>
          <w:b/>
          <w:bCs/>
        </w:rPr>
        <w:t xml:space="preserve">Группа </w:t>
      </w:r>
      <w:r w:rsidRPr="00531B9E">
        <w:rPr>
          <w:b/>
          <w:bCs/>
          <w:lang w:val="en-US"/>
        </w:rPr>
        <w:t>B.</w:t>
      </w:r>
    </w:p>
    <w:p w:rsidR="00CF5371" w:rsidRPr="00531B9E" w:rsidRDefault="00CF5371" w:rsidP="00422CFB">
      <w:pPr>
        <w:numPr>
          <w:ilvl w:val="0"/>
          <w:numId w:val="5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 w:rsidRPr="00531B9E">
        <w:t>В школе 300 человек, 10% учеников отсутствует. Сколько человек отсутствует? Сколько присутствует?</w:t>
      </w:r>
    </w:p>
    <w:p w:rsidR="00CF5371" w:rsidRPr="00531B9E" w:rsidRDefault="00CF5371" w:rsidP="00422CFB">
      <w:pPr>
        <w:numPr>
          <w:ilvl w:val="0"/>
          <w:numId w:val="5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 w:rsidRPr="00531B9E">
        <w:t>В библиотеке 950 книг. Детские книги составляют 30%. Сколько детских книг в библиотеке?</w:t>
      </w:r>
    </w:p>
    <w:p w:rsidR="00CF5371" w:rsidRPr="00531B9E" w:rsidRDefault="00CF5371" w:rsidP="00422CFB">
      <w:pPr>
        <w:numPr>
          <w:ilvl w:val="0"/>
          <w:numId w:val="5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 w:rsidRPr="00531B9E">
        <w:t>Турист прошёл 32 км, что составило 8% пути. Какова длина всего пути?</w:t>
      </w:r>
    </w:p>
    <w:p w:rsidR="00CF5371" w:rsidRPr="00531B9E" w:rsidRDefault="00CF5371" w:rsidP="00422CFB">
      <w:pPr>
        <w:numPr>
          <w:ilvl w:val="0"/>
          <w:numId w:val="5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 w:rsidRPr="00531B9E">
        <w:t>В магазин привезли 1500 кг фруктов. Яблоки составили 40% всех фруктов, груши — 30% всех фруктов, остальные — виноград. Сколько было винограда?</w:t>
      </w:r>
    </w:p>
    <w:p w:rsidR="00CF5371" w:rsidRPr="00531B9E" w:rsidRDefault="00CF5371" w:rsidP="00422CFB">
      <w:pPr>
        <w:numPr>
          <w:ilvl w:val="0"/>
          <w:numId w:val="5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 w:rsidRPr="00531B9E">
        <w:t>Число 5700 уменьшили на 20%. Какое получилось число?</w:t>
      </w:r>
    </w:p>
    <w:p w:rsidR="00CF5371" w:rsidRPr="00531B9E" w:rsidRDefault="00CF5371" w:rsidP="00422CFB">
      <w:pPr>
        <w:numPr>
          <w:ilvl w:val="0"/>
          <w:numId w:val="5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 w:rsidRPr="00531B9E">
        <w:t>Что больше 25% от 60 или 80% от 5?</w:t>
      </w:r>
    </w:p>
    <w:p w:rsidR="00CF5371" w:rsidRPr="00531B9E" w:rsidRDefault="00CF5371" w:rsidP="00422CFB">
      <w:pPr>
        <w:numPr>
          <w:ilvl w:val="0"/>
          <w:numId w:val="5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 w:rsidRPr="00531B9E">
        <w:t>Книга стоила 200 р., но её цену 2 раза понижали на 5%. Сколько она стала стоить?</w:t>
      </w:r>
    </w:p>
    <w:p w:rsidR="00CF5371" w:rsidRPr="00531B9E" w:rsidRDefault="00CF5371" w:rsidP="00422CFB">
      <w:pPr>
        <w:numPr>
          <w:ilvl w:val="0"/>
          <w:numId w:val="5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 w:rsidRPr="00531B9E">
        <w:t>Длина прямоугольного поля — 500 м. Ширина составляет 20% от длины. С каждого га собрали 42 ц. пшеницы. Сколько собрали пшеницы?</w:t>
      </w:r>
    </w:p>
    <w:p w:rsidR="00CF5371" w:rsidRPr="00531B9E" w:rsidRDefault="00CF5371" w:rsidP="00422CFB">
      <w:pPr>
        <w:spacing w:before="120" w:after="0" w:line="240" w:lineRule="auto"/>
      </w:pPr>
    </w:p>
    <w:p w:rsidR="00CF5371" w:rsidRPr="00422CFB" w:rsidRDefault="00CF5371" w:rsidP="00160FAA">
      <w:pPr>
        <w:keepNext/>
        <w:spacing w:before="120" w:after="0" w:line="240" w:lineRule="auto"/>
        <w:rPr>
          <w:b/>
          <w:bCs/>
        </w:rPr>
      </w:pPr>
      <w:r w:rsidRPr="00531B9E">
        <w:rPr>
          <w:b/>
          <w:bCs/>
        </w:rPr>
        <w:t xml:space="preserve">Группа </w:t>
      </w:r>
      <w:r w:rsidRPr="00531B9E">
        <w:rPr>
          <w:b/>
          <w:bCs/>
          <w:lang w:val="en-US"/>
        </w:rPr>
        <w:t>C.</w:t>
      </w:r>
    </w:p>
    <w:p w:rsidR="00CF5371" w:rsidRDefault="00CF5371" w:rsidP="00422CFB">
      <w:pPr>
        <w:numPr>
          <w:ilvl w:val="0"/>
          <w:numId w:val="6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>
        <w:t>Рабочий за смену делал 120 деталей, затем стал делать на 5% больше. Сколько деталей стал делать рабочий?</w:t>
      </w:r>
    </w:p>
    <w:p w:rsidR="00CF5371" w:rsidRDefault="00CF5371" w:rsidP="00422CFB">
      <w:pPr>
        <w:numPr>
          <w:ilvl w:val="0"/>
          <w:numId w:val="6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>
        <w:t>Что больше, 60% от 50 или 50% от 60?</w:t>
      </w:r>
    </w:p>
    <w:p w:rsidR="00CF5371" w:rsidRDefault="00CF5371" w:rsidP="00422CFB">
      <w:pPr>
        <w:numPr>
          <w:ilvl w:val="0"/>
          <w:numId w:val="6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>
        <w:t>Из 200 кг фруктов 25% составили яблоки. 40% — груши, остальные</w:t>
      </w:r>
      <w:r>
        <w:rPr>
          <w:lang w:val="en-US"/>
        </w:rPr>
        <w:t> </w:t>
      </w:r>
      <w:r w:rsidRPr="008A4F87">
        <w:t>—</w:t>
      </w:r>
      <w:r>
        <w:rPr>
          <w:lang w:val="en-US"/>
        </w:rPr>
        <w:t> </w:t>
      </w:r>
      <w:r>
        <w:t>сливы. Сколько килограммов слив было?</w:t>
      </w:r>
    </w:p>
    <w:p w:rsidR="00CF5371" w:rsidRDefault="00CF5371" w:rsidP="00422CFB">
      <w:pPr>
        <w:numPr>
          <w:ilvl w:val="0"/>
          <w:numId w:val="6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>
        <w:t>Из 200 кг фруктов в первый день продали 25%, во второй — 40% остатка, остальные — в третий день. Сколько килограммов фруктов продали в 3-ий день?</w:t>
      </w:r>
    </w:p>
    <w:p w:rsidR="00CF5371" w:rsidRDefault="00CF5371" w:rsidP="00422CFB">
      <w:pPr>
        <w:numPr>
          <w:ilvl w:val="0"/>
          <w:numId w:val="6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>
        <w:t>Бригада 3 дня делала дорогу длиной 640 км. В первый день она выполнила 30% задания, во второй — на 10% больше, чем в первый. Сколько дороги ей осталось сделать в третий день?</w:t>
      </w:r>
    </w:p>
    <w:p w:rsidR="00CF5371" w:rsidRDefault="00CF5371" w:rsidP="00422CFB">
      <w:pPr>
        <w:numPr>
          <w:ilvl w:val="0"/>
          <w:numId w:val="6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>
        <w:t>45% стоимости товара составляет 90 р. Сколько стоит весь товар?</w:t>
      </w:r>
    </w:p>
    <w:p w:rsidR="00CF5371" w:rsidRDefault="00CF5371" w:rsidP="00422CFB">
      <w:pPr>
        <w:numPr>
          <w:ilvl w:val="0"/>
          <w:numId w:val="6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>
        <w:t>В роще 700 берёз и 300 сосен. Сколько процентов всех деревьев составляют сосны?</w:t>
      </w:r>
    </w:p>
    <w:p w:rsidR="00CF5371" w:rsidRDefault="00CF5371" w:rsidP="00422CFB">
      <w:pPr>
        <w:numPr>
          <w:ilvl w:val="0"/>
          <w:numId w:val="6"/>
        </w:numPr>
        <w:tabs>
          <w:tab w:val="clear" w:pos="1440"/>
          <w:tab w:val="num" w:pos="360"/>
        </w:tabs>
        <w:spacing w:before="120" w:after="0" w:line="240" w:lineRule="auto"/>
        <w:ind w:left="360"/>
      </w:pPr>
      <w:r>
        <w:t>В пакете лежали сливы. Сначала из него взяли 50% слив, затем 50% остатка. После этого в пакете осталось 9 слив. Сколько слив было в пакете первоначально?</w:t>
      </w:r>
    </w:p>
    <w:p w:rsidR="00CF5371" w:rsidRDefault="00CF5371" w:rsidP="005D3395"/>
    <w:p w:rsidR="00CF5371" w:rsidRDefault="00CF5371" w:rsidP="005D3395">
      <w:r>
        <w:t>Пока дети решают задания, они выходят по двое к доске и объясняют решение любого задания по выбору учителя.</w:t>
      </w:r>
    </w:p>
    <w:p w:rsidR="00CF5371" w:rsidRDefault="00CF5371" w:rsidP="005D3395">
      <w:r>
        <w:t>Кроме того, каждая группа должна сама сочинить задачу на проценты.</w:t>
      </w:r>
    </w:p>
    <w:p w:rsidR="00CF5371" w:rsidRDefault="00CF5371" w:rsidP="005D3395"/>
    <w:p w:rsidR="00CF5371" w:rsidRPr="00E67ED7" w:rsidRDefault="00CF5371" w:rsidP="00160FAA">
      <w:pPr>
        <w:keepNext/>
        <w:tabs>
          <w:tab w:val="left" w:pos="7271"/>
        </w:tabs>
        <w:rPr>
          <w:b/>
          <w:bCs/>
        </w:rPr>
      </w:pPr>
      <w:r w:rsidRPr="00E67ED7">
        <w:rPr>
          <w:b/>
          <w:bCs/>
          <w:lang w:val="en-US"/>
        </w:rPr>
        <w:t>I</w:t>
      </w:r>
      <w:r>
        <w:rPr>
          <w:b/>
          <w:bCs/>
          <w:lang w:val="en-US"/>
        </w:rPr>
        <w:t>I</w:t>
      </w:r>
      <w:r w:rsidRPr="00E67ED7">
        <w:rPr>
          <w:b/>
          <w:bCs/>
          <w:lang w:val="en-US"/>
        </w:rPr>
        <w:t>I</w:t>
      </w:r>
      <w:r w:rsidRPr="00E67ED7">
        <w:rPr>
          <w:b/>
          <w:bCs/>
        </w:rPr>
        <w:t>. Ре</w:t>
      </w:r>
      <w:r>
        <w:rPr>
          <w:b/>
          <w:bCs/>
        </w:rPr>
        <w:t>флексия</w:t>
      </w:r>
      <w:r w:rsidRPr="00E67ED7">
        <w:rPr>
          <w:b/>
          <w:bCs/>
        </w:rPr>
        <w:t>.</w:t>
      </w:r>
    </w:p>
    <w:p w:rsidR="00CF5371" w:rsidRDefault="00CF5371" w:rsidP="00DC672F">
      <w:r>
        <w:t>Класс пишет телеграмму учителю (или родителям, другу, подругу), чему каждый научился на уроке.</w:t>
      </w:r>
    </w:p>
    <w:p w:rsidR="00CF5371" w:rsidRPr="00DC672F" w:rsidRDefault="00CF5371" w:rsidP="00DC672F">
      <w:pPr>
        <w:keepNext/>
        <w:pBdr>
          <w:bottom w:val="single" w:sz="6" w:space="1" w:color="auto"/>
        </w:pBdr>
        <w:rPr>
          <w:rFonts w:ascii="Courier New" w:hAnsi="Courier New" w:cs="Courier New"/>
        </w:rPr>
      </w:pPr>
    </w:p>
    <w:p w:rsidR="00CF5371" w:rsidRDefault="00CF5371" w:rsidP="00DC672F">
      <w:pPr>
        <w:keepNext/>
        <w:jc w:val="center"/>
        <w:rPr>
          <w:rFonts w:ascii="Courier New" w:hAnsi="Courier New" w:cs="Courier New"/>
        </w:rPr>
      </w:pPr>
      <w:r>
        <w:rPr>
          <w:noProof/>
          <w:lang w:eastAsia="ru-RU"/>
        </w:rPr>
        <w:pict>
          <v:shape id="Рисунок 202" o:spid="_x0000_s1228" type="#_x0000_t75" alt="MCj02906520000[1]" style="position:absolute;left:0;text-align:left;margin-left:0;margin-top:2.65pt;width:63pt;height:54pt;z-index:-251659264;visibility:visible;mso-position-horizontal:left">
            <v:imagedata r:id="rId9" o:title=""/>
          </v:shape>
        </w:pict>
      </w:r>
      <w:r w:rsidRPr="000E31E4">
        <w:rPr>
          <w:rFonts w:ascii="Courier New" w:hAnsi="Courier New" w:cs="Courier New"/>
        </w:rPr>
        <w:t>ТЕЛЕГРАММ</w:t>
      </w:r>
      <w:r>
        <w:rPr>
          <w:rFonts w:ascii="Courier New" w:hAnsi="Courier New" w:cs="Courier New"/>
        </w:rPr>
        <w:t>А</w:t>
      </w:r>
    </w:p>
    <w:p w:rsidR="00CF5371" w:rsidRDefault="00CF5371" w:rsidP="00DC672F">
      <w:pPr>
        <w:keepNext/>
        <w:pBdr>
          <w:bottom w:val="single" w:sz="6" w:space="1" w:color="auto"/>
        </w:pBdr>
        <w:jc w:val="both"/>
        <w:rPr>
          <w:rFonts w:ascii="Courier New" w:hAnsi="Courier New" w:cs="Courier New"/>
        </w:rPr>
      </w:pPr>
    </w:p>
    <w:p w:rsidR="00CF5371" w:rsidRPr="0037378A" w:rsidRDefault="00CF5371" w:rsidP="00DC672F">
      <w:pPr>
        <w:keepNext/>
        <w:pBdr>
          <w:bottom w:val="single" w:sz="6" w:space="1" w:color="auto"/>
        </w:pBdr>
        <w:jc w:val="both"/>
        <w:rPr>
          <w:rFonts w:ascii="Courier New" w:hAnsi="Courier New" w:cs="Courier New"/>
        </w:rPr>
      </w:pPr>
    </w:p>
    <w:p w:rsidR="00CF5371" w:rsidRPr="00DC672F" w:rsidRDefault="00CF5371" w:rsidP="00DC672F"/>
    <w:p w:rsidR="00CF5371" w:rsidRPr="00E67ED7" w:rsidRDefault="00CF5371" w:rsidP="00160FAA">
      <w:pPr>
        <w:keepNext/>
        <w:tabs>
          <w:tab w:val="left" w:pos="7271"/>
        </w:tabs>
        <w:rPr>
          <w:b/>
          <w:bCs/>
        </w:rPr>
      </w:pPr>
      <w:r w:rsidRPr="00E67ED7">
        <w:rPr>
          <w:b/>
          <w:bCs/>
          <w:lang w:val="en-US"/>
        </w:rPr>
        <w:t>I</w:t>
      </w:r>
      <w:r>
        <w:rPr>
          <w:b/>
          <w:bCs/>
          <w:lang w:val="en-US"/>
        </w:rPr>
        <w:t>V</w:t>
      </w:r>
      <w:r w:rsidRPr="00E67ED7">
        <w:rPr>
          <w:b/>
          <w:bCs/>
        </w:rPr>
        <w:t xml:space="preserve">. </w:t>
      </w:r>
      <w:r>
        <w:rPr>
          <w:b/>
          <w:bCs/>
        </w:rPr>
        <w:t>Задание на дом</w:t>
      </w:r>
      <w:r w:rsidRPr="00E67ED7">
        <w:rPr>
          <w:b/>
          <w:bCs/>
        </w:rPr>
        <w:t>.</w:t>
      </w:r>
    </w:p>
    <w:p w:rsidR="00CF5371" w:rsidRPr="00F17314" w:rsidRDefault="00CF5371" w:rsidP="00F17314">
      <w:r w:rsidRPr="00F17314">
        <w:t>Группа А: №№ 340, 348;</w:t>
      </w:r>
    </w:p>
    <w:p w:rsidR="00CF5371" w:rsidRPr="00F17314" w:rsidRDefault="00CF5371" w:rsidP="00F17314">
      <w:r w:rsidRPr="00F17314">
        <w:t xml:space="preserve">Группа </w:t>
      </w:r>
      <w:r>
        <w:rPr>
          <w:lang w:val="en-US"/>
        </w:rPr>
        <w:t>B</w:t>
      </w:r>
      <w:r w:rsidRPr="00F17314">
        <w:t>: №№ 350, 352;</w:t>
      </w:r>
    </w:p>
    <w:p w:rsidR="00CF5371" w:rsidRPr="00F17314" w:rsidRDefault="00CF5371" w:rsidP="00F17314">
      <w:r w:rsidRPr="00F17314">
        <w:t xml:space="preserve">Группа </w:t>
      </w:r>
      <w:r>
        <w:rPr>
          <w:lang w:val="en-US"/>
        </w:rPr>
        <w:t>C</w:t>
      </w:r>
      <w:r w:rsidRPr="00F17314">
        <w:t>: №№ 3</w:t>
      </w:r>
      <w:r>
        <w:t>51</w:t>
      </w:r>
      <w:r w:rsidRPr="00F17314">
        <w:t>, 3</w:t>
      </w:r>
      <w:r>
        <w:t>55</w:t>
      </w:r>
      <w:r w:rsidRPr="00F17314">
        <w:t>.</w:t>
      </w:r>
    </w:p>
    <w:p w:rsidR="00CF5371" w:rsidRDefault="00CF5371" w:rsidP="00F17314"/>
    <w:p w:rsidR="00CF5371" w:rsidRDefault="00CF5371" w:rsidP="00F17314">
      <w:r>
        <w:t>Руководителям группы сдать таблицы с результатами: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815"/>
        <w:gridCol w:w="815"/>
        <w:gridCol w:w="815"/>
        <w:gridCol w:w="815"/>
        <w:gridCol w:w="815"/>
        <w:gridCol w:w="815"/>
        <w:gridCol w:w="815"/>
        <w:gridCol w:w="816"/>
      </w:tblGrid>
      <w:tr w:rsidR="00CF5371" w:rsidRPr="00C652FC">
        <w:tc>
          <w:tcPr>
            <w:tcW w:w="2943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652FC">
              <w:rPr>
                <w:b/>
                <w:bCs/>
                <w:sz w:val="22"/>
                <w:szCs w:val="22"/>
              </w:rPr>
              <w:t>Имя, Фамилия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652F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652F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652F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652F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652F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652F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652F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16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652F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CF5371" w:rsidRPr="00C652FC">
        <w:tc>
          <w:tcPr>
            <w:tcW w:w="2943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  <w:lang w:val="en-US"/>
              </w:rPr>
              <w:t>C</w:t>
            </w:r>
            <w:r w:rsidRPr="00C652FC">
              <w:rPr>
                <w:sz w:val="22"/>
                <w:szCs w:val="22"/>
              </w:rPr>
              <w:t>. Иванов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+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+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+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–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–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+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+</w:t>
            </w:r>
          </w:p>
        </w:tc>
        <w:tc>
          <w:tcPr>
            <w:tcW w:w="816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–</w:t>
            </w:r>
          </w:p>
        </w:tc>
      </w:tr>
      <w:tr w:rsidR="00CF5371" w:rsidRPr="00C652FC">
        <w:tc>
          <w:tcPr>
            <w:tcW w:w="2943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И. Петров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–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+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+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+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–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+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–</w:t>
            </w:r>
          </w:p>
        </w:tc>
        <w:tc>
          <w:tcPr>
            <w:tcW w:w="816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–</w:t>
            </w:r>
          </w:p>
        </w:tc>
      </w:tr>
      <w:tr w:rsidR="00CF5371" w:rsidRPr="00C652FC">
        <w:tc>
          <w:tcPr>
            <w:tcW w:w="2943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………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…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…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…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…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…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…</w:t>
            </w:r>
          </w:p>
        </w:tc>
        <w:tc>
          <w:tcPr>
            <w:tcW w:w="815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…</w:t>
            </w:r>
          </w:p>
        </w:tc>
        <w:tc>
          <w:tcPr>
            <w:tcW w:w="816" w:type="dxa"/>
            <w:vAlign w:val="center"/>
          </w:tcPr>
          <w:p w:rsidR="00CF5371" w:rsidRPr="00C652FC" w:rsidRDefault="00CF5371" w:rsidP="00C652F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652FC">
              <w:rPr>
                <w:sz w:val="22"/>
                <w:szCs w:val="22"/>
              </w:rPr>
              <w:t>…</w:t>
            </w:r>
          </w:p>
        </w:tc>
      </w:tr>
    </w:tbl>
    <w:p w:rsidR="00CF5371" w:rsidRDefault="00CF5371" w:rsidP="00F17314"/>
    <w:p w:rsidR="00CF5371" w:rsidRPr="00F17314" w:rsidRDefault="00CF5371" w:rsidP="00F17314"/>
    <w:sectPr w:rsidR="00CF5371" w:rsidRPr="00F17314" w:rsidSect="00160FAA">
      <w:footerReference w:type="default" r:id="rId10"/>
      <w:pgSz w:w="11906" w:h="16838"/>
      <w:pgMar w:top="1134" w:right="850" w:bottom="1134" w:left="1701" w:header="708" w:footer="4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371" w:rsidRDefault="00CF5371" w:rsidP="00160FAA">
      <w:pPr>
        <w:spacing w:after="0" w:line="240" w:lineRule="auto"/>
      </w:pPr>
      <w:r>
        <w:separator/>
      </w:r>
    </w:p>
  </w:endnote>
  <w:endnote w:type="continuationSeparator" w:id="0">
    <w:p w:rsidR="00CF5371" w:rsidRDefault="00CF5371" w:rsidP="00160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371" w:rsidRPr="00160FAA" w:rsidRDefault="00CF5371" w:rsidP="00160FAA">
    <w:pPr>
      <w:pStyle w:val="Footer"/>
      <w:jc w:val="center"/>
      <w:rPr>
        <w:color w:val="A6A6A6"/>
        <w:sz w:val="22"/>
        <w:szCs w:val="22"/>
      </w:rPr>
    </w:pPr>
    <w:r w:rsidRPr="00160FAA">
      <w:rPr>
        <w:color w:val="A6A6A6"/>
        <w:sz w:val="22"/>
        <w:szCs w:val="22"/>
      </w:rPr>
      <w:fldChar w:fldCharType="begin"/>
    </w:r>
    <w:r w:rsidRPr="00160FAA">
      <w:rPr>
        <w:color w:val="A6A6A6"/>
        <w:sz w:val="22"/>
        <w:szCs w:val="22"/>
      </w:rPr>
      <w:instrText>PAGE   \* MERGEFORMAT</w:instrText>
    </w:r>
    <w:r w:rsidRPr="00160FAA">
      <w:rPr>
        <w:color w:val="A6A6A6"/>
        <w:sz w:val="22"/>
        <w:szCs w:val="22"/>
      </w:rPr>
      <w:fldChar w:fldCharType="separate"/>
    </w:r>
    <w:r>
      <w:rPr>
        <w:noProof/>
        <w:color w:val="A6A6A6"/>
        <w:sz w:val="22"/>
        <w:szCs w:val="22"/>
      </w:rPr>
      <w:t>1</w:t>
    </w:r>
    <w:r w:rsidRPr="00160FAA">
      <w:rPr>
        <w:color w:val="A6A6A6"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371" w:rsidRDefault="00CF5371" w:rsidP="00160FAA">
      <w:pPr>
        <w:spacing w:after="0" w:line="240" w:lineRule="auto"/>
      </w:pPr>
      <w:r>
        <w:separator/>
      </w:r>
    </w:p>
  </w:footnote>
  <w:footnote w:type="continuationSeparator" w:id="0">
    <w:p w:rsidR="00CF5371" w:rsidRDefault="00CF5371" w:rsidP="00160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757E4"/>
    <w:multiLevelType w:val="hybridMultilevel"/>
    <w:tmpl w:val="93942F62"/>
    <w:lvl w:ilvl="0" w:tplc="D2E2A7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B6EE9"/>
    <w:multiLevelType w:val="hybridMultilevel"/>
    <w:tmpl w:val="490A79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244FB"/>
    <w:multiLevelType w:val="hybridMultilevel"/>
    <w:tmpl w:val="43547208"/>
    <w:lvl w:ilvl="0" w:tplc="82D4A138">
      <w:start w:val="1"/>
      <w:numFmt w:val="decimal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CF6A67"/>
    <w:multiLevelType w:val="hybridMultilevel"/>
    <w:tmpl w:val="37C03B94"/>
    <w:lvl w:ilvl="0" w:tplc="82D4A138">
      <w:start w:val="1"/>
      <w:numFmt w:val="decimal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3B2036"/>
    <w:multiLevelType w:val="hybridMultilevel"/>
    <w:tmpl w:val="BD90B162"/>
    <w:lvl w:ilvl="0" w:tplc="82D4A138">
      <w:start w:val="1"/>
      <w:numFmt w:val="decimal"/>
      <w:lvlText w:val="%1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C33493"/>
    <w:multiLevelType w:val="hybridMultilevel"/>
    <w:tmpl w:val="42F28DAE"/>
    <w:lvl w:ilvl="0" w:tplc="9D9E3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A85B54">
      <w:start w:val="3"/>
      <w:numFmt w:val="decimal"/>
      <w:lvlText w:val="%2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F1EE5"/>
    <w:multiLevelType w:val="hybridMultilevel"/>
    <w:tmpl w:val="C9182F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E347F7"/>
    <w:multiLevelType w:val="hybridMultilevel"/>
    <w:tmpl w:val="3CBA2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1E90D94"/>
    <w:multiLevelType w:val="hybridMultilevel"/>
    <w:tmpl w:val="659454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E1F83"/>
    <w:multiLevelType w:val="hybridMultilevel"/>
    <w:tmpl w:val="A45E17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263F53"/>
    <w:multiLevelType w:val="hybridMultilevel"/>
    <w:tmpl w:val="E54073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E43A48"/>
    <w:multiLevelType w:val="hybridMultilevel"/>
    <w:tmpl w:val="481E05E6"/>
    <w:lvl w:ilvl="0" w:tplc="9D9E3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A90387"/>
    <w:multiLevelType w:val="hybridMultilevel"/>
    <w:tmpl w:val="FAECD840"/>
    <w:lvl w:ilvl="0" w:tplc="9D9E3C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2"/>
  </w:num>
  <w:num w:numId="5">
    <w:abstractNumId w:val="2"/>
  </w:num>
  <w:num w:numId="6">
    <w:abstractNumId w:val="4"/>
  </w:num>
  <w:num w:numId="7">
    <w:abstractNumId w:val="7"/>
  </w:num>
  <w:num w:numId="8">
    <w:abstractNumId w:val="11"/>
  </w:num>
  <w:num w:numId="9">
    <w:abstractNumId w:val="8"/>
  </w:num>
  <w:num w:numId="10">
    <w:abstractNumId w:val="1"/>
  </w:num>
  <w:num w:numId="11">
    <w:abstractNumId w:val="9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1AC4"/>
    <w:rsid w:val="0006533F"/>
    <w:rsid w:val="000C5EA2"/>
    <w:rsid w:val="000E31E4"/>
    <w:rsid w:val="000F1AC4"/>
    <w:rsid w:val="00126A98"/>
    <w:rsid w:val="00160FAA"/>
    <w:rsid w:val="0037378A"/>
    <w:rsid w:val="00422CFB"/>
    <w:rsid w:val="004A3A2D"/>
    <w:rsid w:val="00531B9E"/>
    <w:rsid w:val="005D3395"/>
    <w:rsid w:val="005E13A7"/>
    <w:rsid w:val="00676173"/>
    <w:rsid w:val="007D2498"/>
    <w:rsid w:val="008A4F87"/>
    <w:rsid w:val="00B73B58"/>
    <w:rsid w:val="00C22E62"/>
    <w:rsid w:val="00C652FC"/>
    <w:rsid w:val="00CF5371"/>
    <w:rsid w:val="00DC672F"/>
    <w:rsid w:val="00E67ED7"/>
    <w:rsid w:val="00F17314"/>
    <w:rsid w:val="00F43FA8"/>
    <w:rsid w:val="00FF2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B9E"/>
    <w:pPr>
      <w:spacing w:after="200" w:line="276" w:lineRule="auto"/>
    </w:pPr>
    <w:rPr>
      <w:rFonts w:cs="Calibri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A3A2D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531B9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53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1B9E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5D3395"/>
    <w:rPr>
      <w:rFonts w:cs="Calibri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0C5EA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60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60FA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60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60FA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4</Pages>
  <Words>651</Words>
  <Characters>3716</Characters>
  <Application>Microsoft Office Outlook</Application>
  <DocSecurity>0</DocSecurity>
  <Lines>0</Lines>
  <Paragraphs>0</Paragraphs>
  <ScaleCrop>false</ScaleCrop>
  <Company>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Виталий</cp:lastModifiedBy>
  <cp:revision>11</cp:revision>
  <dcterms:created xsi:type="dcterms:W3CDTF">2011-05-02T12:07:00Z</dcterms:created>
  <dcterms:modified xsi:type="dcterms:W3CDTF">2012-01-18T12:01:00Z</dcterms:modified>
</cp:coreProperties>
</file>